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DFCF69" w14:textId="6A513587" w:rsidR="00D61E8F" w:rsidRPr="0028505F" w:rsidRDefault="00643130" w:rsidP="00AF402B">
      <w:pPr>
        <w:pStyle w:val="TitelArbeitsblatt"/>
        <w:tabs>
          <w:tab w:val="right" w:pos="9066"/>
        </w:tabs>
      </w:pPr>
      <w:r>
        <w:t xml:space="preserve">Wo war … ? </w:t>
      </w:r>
      <w:r>
        <w:tab/>
      </w:r>
      <w:r w:rsidR="00AF402B">
        <w:t>Lösung</w:t>
      </w:r>
      <w:r>
        <w:t xml:space="preserve"> A/B</w:t>
      </w:r>
    </w:p>
    <w:p w14:paraId="1A136AB0" w14:textId="77777777" w:rsidR="00670169" w:rsidRDefault="00670169" w:rsidP="00670169">
      <w:pPr>
        <w:pStyle w:val="berschrift1"/>
      </w:pPr>
      <w:r>
        <w:t xml:space="preserve">1. Ergänze zuerst deine Informationen in der «du»-Kolonne. </w:t>
      </w:r>
    </w:p>
    <w:p w14:paraId="75F09436" w14:textId="77777777" w:rsidR="00670169" w:rsidRDefault="00670169" w:rsidP="00670169">
      <w:pPr>
        <w:pStyle w:val="berschrift1"/>
      </w:pPr>
      <w:r>
        <w:t>2. Arbeite dann zu zweit. Stell Fragen und ergänze die Tabelle.</w:t>
      </w:r>
    </w:p>
    <w:p w14:paraId="50BB90B2" w14:textId="04D2F286" w:rsidR="00643130" w:rsidRDefault="00CE2250" w:rsidP="00A0189B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1136133" wp14:editId="17ECF892">
                <wp:simplePos x="0" y="0"/>
                <wp:positionH relativeFrom="column">
                  <wp:posOffset>56515</wp:posOffset>
                </wp:positionH>
                <wp:positionV relativeFrom="paragraph">
                  <wp:posOffset>6350</wp:posOffset>
                </wp:positionV>
                <wp:extent cx="2987675" cy="503555"/>
                <wp:effectExtent l="50800" t="25400" r="34925" b="321945"/>
                <wp:wrapNone/>
                <wp:docPr id="2" name="Ovale Legend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7675" cy="503555"/>
                        </a:xfrm>
                        <a:prstGeom prst="wedgeEllipseCallout">
                          <a:avLst>
                            <a:gd name="adj1" fmla="val -10286"/>
                            <a:gd name="adj2" fmla="val 9611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7170DB" w14:textId="024E44C2" w:rsidR="00AB1DCB" w:rsidRPr="00AB1DCB" w:rsidRDefault="00AB1DCB" w:rsidP="00AB1DCB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Wo war Frau Schulz gestern?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01136133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Legende 2" o:spid="_x0000_s1026" type="#_x0000_t63" style="position:absolute;margin-left:4.45pt;margin-top:.5pt;width:235.25pt;height:39.6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" adj="8578,31561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2F7170DB" w14:textId="024E44C2" w:rsidR="00AB1DCB" w:rsidRPr="00AB1DCB" w:rsidRDefault="00AB1DCB" w:rsidP="00AB1DCB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Wo war Frau Schulz gestern?</w:t>
                      </w:r>
                    </w:p>
                  </w:txbxContent>
                </v:textbox>
              </v:shape>
            </w:pict>
          </mc:Fallback>
        </mc:AlternateContent>
      </w:r>
      <w:r w:rsidR="00A31029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5A35189" wp14:editId="2BAEBE4C">
                <wp:simplePos x="0" y="0"/>
                <wp:positionH relativeFrom="column">
                  <wp:posOffset>3605559</wp:posOffset>
                </wp:positionH>
                <wp:positionV relativeFrom="paragraph">
                  <wp:posOffset>6799</wp:posOffset>
                </wp:positionV>
                <wp:extent cx="1691640" cy="460077"/>
                <wp:effectExtent l="50800" t="25400" r="48260" b="505460"/>
                <wp:wrapNone/>
                <wp:docPr id="6" name="Ovale Legend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0077"/>
                        </a:xfrm>
                        <a:prstGeom prst="wedgeEllipseCallout">
                          <a:avLst>
                            <a:gd name="adj1" fmla="val 6720"/>
                            <a:gd name="adj2" fmla="val 142744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FC9A6E" w14:textId="3F417E58" w:rsidR="00A31029" w:rsidRPr="00AB1DCB" w:rsidRDefault="00A31029" w:rsidP="00A31029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Wo warst du …?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65A35189" id="Ovale Legende 6" o:spid="_x0000_s1027" type="#_x0000_t63" style="position:absolute;margin-left:283.9pt;margin-top:.55pt;width:133.2pt;height:36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" adj="12252,4163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25FC9A6E" w14:textId="3F417E58" w:rsidR="00A31029" w:rsidRPr="00AB1DCB" w:rsidRDefault="00A31029" w:rsidP="00A31029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Wo war</w:t>
                      </w:r>
                      <w:r>
                        <w:rPr>
                          <w:lang w:val="de-CH"/>
                        </w:rPr>
                        <w:t>st du …</w:t>
                      </w:r>
                      <w:r>
                        <w:rPr>
                          <w:lang w:val="de-CH"/>
                        </w:rPr>
                        <w:t>?</w:t>
                      </w:r>
                    </w:p>
                  </w:txbxContent>
                </v:textbox>
              </v:shape>
            </w:pict>
          </mc:Fallback>
        </mc:AlternateContent>
      </w:r>
    </w:p>
    <w:p w14:paraId="30BA1F5C" w14:textId="7DF66A54" w:rsidR="00AB1DCB" w:rsidRDefault="00A31029" w:rsidP="00A0189B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D2129F" wp14:editId="7C73E20E">
                <wp:simplePos x="0" y="0"/>
                <wp:positionH relativeFrom="column">
                  <wp:posOffset>4679350</wp:posOffset>
                </wp:positionH>
                <wp:positionV relativeFrom="paragraph">
                  <wp:posOffset>218638</wp:posOffset>
                </wp:positionV>
                <wp:extent cx="1501163" cy="359410"/>
                <wp:effectExtent l="50800" t="25400" r="60960" b="250190"/>
                <wp:wrapNone/>
                <wp:docPr id="8" name="Ovale Legend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63" cy="359410"/>
                        </a:xfrm>
                        <a:prstGeom prst="wedgeEllipseCallout">
                          <a:avLst>
                            <a:gd name="adj1" fmla="val -19810"/>
                            <a:gd name="adj2" fmla="val 10073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1AC0FDB" w14:textId="71C9C013" w:rsidR="00A31029" w:rsidRPr="00AB1DCB" w:rsidRDefault="00A31029" w:rsidP="00A31029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 xml:space="preserve">Da war </w:t>
                            </w:r>
                            <w:r w:rsidR="006F51F1">
                              <w:rPr>
                                <w:lang w:val="de-CH"/>
                              </w:rPr>
                              <w:t>ich</w:t>
                            </w:r>
                            <w:r>
                              <w:rPr>
                                <w:lang w:val="de-CH"/>
                              </w:rPr>
                              <w:t xml:space="preserve">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58D2129F" id="Ovale Legende 8" o:spid="_x0000_s1028" type="#_x0000_t63" style="position:absolute;margin-left:368.45pt;margin-top:17.2pt;width:118.2pt;height:28.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" adj="6521,32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41AC0FDB" w14:textId="71C9C013" w:rsidR="00A31029" w:rsidRPr="00AB1DCB" w:rsidRDefault="00A31029" w:rsidP="00A31029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Da</w:t>
                      </w:r>
                      <w:r>
                        <w:rPr>
                          <w:lang w:val="de-CH"/>
                        </w:rPr>
                        <w:t xml:space="preserve"> war </w:t>
                      </w:r>
                      <w:r w:rsidR="006F51F1">
                        <w:rPr>
                          <w:lang w:val="de-CH"/>
                        </w:rPr>
                        <w:t>ich</w:t>
                      </w:r>
                      <w:r>
                        <w:rPr>
                          <w:lang w:val="de-CH"/>
                        </w:rPr>
                        <w:t xml:space="preserve"> …</w:t>
                      </w:r>
                    </w:p>
                  </w:txbxContent>
                </v:textbox>
              </v:shape>
            </w:pict>
          </mc:Fallback>
        </mc:AlternateContent>
      </w:r>
    </w:p>
    <w:p w14:paraId="32A88441" w14:textId="15E7F032" w:rsidR="00754429" w:rsidRDefault="00A31029" w:rsidP="00A0189B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9D27273" wp14:editId="05E0730F">
                <wp:simplePos x="0" y="0"/>
                <wp:positionH relativeFrom="column">
                  <wp:posOffset>1846446</wp:posOffset>
                </wp:positionH>
                <wp:positionV relativeFrom="paragraph">
                  <wp:posOffset>44450</wp:posOffset>
                </wp:positionV>
                <wp:extent cx="1861890" cy="410828"/>
                <wp:effectExtent l="50800" t="25400" r="68580" b="135890"/>
                <wp:wrapNone/>
                <wp:docPr id="3" name="Ovale Legend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90" cy="410828"/>
                        </a:xfrm>
                        <a:prstGeom prst="wedgeEllipseCallout">
                          <a:avLst>
                            <a:gd name="adj1" fmla="val -42930"/>
                            <a:gd name="adj2" fmla="val 664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DFBBA9" w14:textId="57CAA62C" w:rsidR="00AB1DCB" w:rsidRPr="00AB1DCB" w:rsidRDefault="00AB1DCB" w:rsidP="00AB1DCB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Gestern war sie</w:t>
                            </w:r>
                            <w:r w:rsidR="00CE2250">
                              <w:rPr>
                                <w:lang w:val="de-CH"/>
                              </w:rPr>
                              <w:t xml:space="preserve"> </w:t>
                            </w:r>
                            <w:r>
                              <w:rPr>
                                <w:lang w:val="de-CH"/>
                              </w:rPr>
                              <w:t>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29D27273" id="Ovale Legende 3" o:spid="_x0000_s1029" type="#_x0000_t63" style="position:absolute;margin-left:145.4pt;margin-top:3.5pt;width:146.6pt;height:32.3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" adj="1527,25142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65DFBBA9" w14:textId="57CAA62C" w:rsidR="00AB1DCB" w:rsidRPr="00AB1DCB" w:rsidRDefault="00AB1DCB" w:rsidP="00AB1DCB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Gestern war sie</w:t>
                      </w:r>
                      <w:r w:rsidR="00CE2250">
                        <w:rPr>
                          <w:lang w:val="de-CH"/>
                        </w:rPr>
                        <w:t xml:space="preserve"> </w:t>
                      </w:r>
                      <w:r>
                        <w:rPr>
                          <w:lang w:val="de-CH"/>
                        </w:rPr>
                        <w:t>…</w:t>
                      </w:r>
                    </w:p>
                  </w:txbxContent>
                </v:textbox>
              </v:shape>
            </w:pict>
          </mc:Fallback>
        </mc:AlternateContent>
      </w:r>
    </w:p>
    <w:p w14:paraId="79B9D521" w14:textId="6134429F" w:rsidR="00A31029" w:rsidRDefault="00A31029" w:rsidP="00A0189B">
      <w:pPr>
        <w:rPr>
          <w:lang w:val="de-CH"/>
        </w:rPr>
      </w:pPr>
    </w:p>
    <w:p w14:paraId="2CECB0AB" w14:textId="77777777" w:rsidR="00A31029" w:rsidRDefault="00A31029" w:rsidP="00A0189B">
      <w:pPr>
        <w:rPr>
          <w:lang w:val="de-CH"/>
        </w:rPr>
      </w:pPr>
    </w:p>
    <w:tbl>
      <w:tblPr>
        <w:tblStyle w:val="Tabellenraster"/>
        <w:tblW w:w="8957" w:type="dxa"/>
        <w:tblLook w:val="04A0" w:firstRow="1" w:lastRow="0" w:firstColumn="1" w:lastColumn="0" w:noHBand="0" w:noVBand="1"/>
      </w:tblPr>
      <w:tblGrid>
        <w:gridCol w:w="1815"/>
        <w:gridCol w:w="1814"/>
        <w:gridCol w:w="1757"/>
        <w:gridCol w:w="1757"/>
        <w:gridCol w:w="1814"/>
      </w:tblGrid>
      <w:tr w:rsidR="00DE7146" w:rsidRPr="00DE7146" w14:paraId="0853180E" w14:textId="77777777" w:rsidTr="00DE7146">
        <w:trPr>
          <w:trHeight w:val="649"/>
        </w:trPr>
        <w:tc>
          <w:tcPr>
            <w:tcW w:w="1815" w:type="dxa"/>
            <w:shd w:val="clear" w:color="auto" w:fill="B8CCE4" w:themeFill="accent1" w:themeFillTint="66"/>
            <w:vAlign w:val="center"/>
          </w:tcPr>
          <w:p w14:paraId="47CBC7DD" w14:textId="77777777" w:rsidR="00643130" w:rsidRPr="00DE7146" w:rsidRDefault="00643130" w:rsidP="00F535EE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6FBF32F0" w14:textId="23542092" w:rsidR="00643130" w:rsidRPr="00DE7146" w:rsidRDefault="00643130" w:rsidP="00F535EE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gestern</w:t>
            </w: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1512103C" w14:textId="761100B1" w:rsidR="00643130" w:rsidRPr="00DE7146" w:rsidRDefault="00643130" w:rsidP="00F535EE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 xml:space="preserve">am </w:t>
            </w:r>
            <w:r w:rsidR="00F535EE" w:rsidRPr="00DE7146">
              <w:rPr>
                <w:color w:val="000000" w:themeColor="text1"/>
                <w:lang w:val="de-CH"/>
              </w:rPr>
              <w:t>Samstag</w:t>
            </w: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710588C3" w14:textId="6089D171" w:rsidR="00643130" w:rsidRPr="00DE7146" w:rsidRDefault="00F535EE" w:rsidP="00F535EE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am Sonntag</w:t>
            </w: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7C5C9F2A" w14:textId="5348645E" w:rsidR="00643130" w:rsidRPr="00DE7146" w:rsidRDefault="00643130" w:rsidP="00F535EE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 xml:space="preserve">in den </w:t>
            </w:r>
            <w:r w:rsidR="00F535EE" w:rsidRPr="00DE7146">
              <w:rPr>
                <w:color w:val="000000" w:themeColor="text1"/>
                <w:lang w:val="de-CH"/>
              </w:rPr>
              <w:t>Ferien</w:t>
            </w:r>
          </w:p>
        </w:tc>
      </w:tr>
      <w:tr w:rsidR="00E4007B" w14:paraId="4AA5929D" w14:textId="77777777" w:rsidTr="00F535EE">
        <w:tc>
          <w:tcPr>
            <w:tcW w:w="1815" w:type="dxa"/>
            <w:vAlign w:val="center"/>
          </w:tcPr>
          <w:p w14:paraId="04BFDEDA" w14:textId="77777777" w:rsidR="00643130" w:rsidRDefault="006E74ED" w:rsidP="00B46F3A">
            <w:pPr>
              <w:jc w:val="center"/>
              <w:rPr>
                <w:lang w:val="de-CH"/>
              </w:rPr>
            </w:pPr>
            <w:r w:rsidRPr="006E74ED">
              <w:rPr>
                <w:noProof/>
                <w:lang w:val="de-CH"/>
              </w:rPr>
              <w:drawing>
                <wp:inline distT="0" distB="0" distL="0" distR="0" wp14:anchorId="6EF481B6" wp14:editId="5EACA89E">
                  <wp:extent cx="733331" cy="733331"/>
                  <wp:effectExtent l="0" t="0" r="3810" b="3810"/>
                  <wp:docPr id="1" name="Grafik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03" cy="74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6CE860F" w14:textId="6E69F32A" w:rsidR="006E74ED" w:rsidRDefault="006E74ED" w:rsidP="00B46F3A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Frau Schulz</w:t>
            </w:r>
          </w:p>
        </w:tc>
        <w:tc>
          <w:tcPr>
            <w:tcW w:w="1814" w:type="dxa"/>
            <w:vAlign w:val="center"/>
          </w:tcPr>
          <w:p w14:paraId="6BF9D765" w14:textId="12522062" w:rsidR="00643130" w:rsidRDefault="00E4007B" w:rsidP="00B46F3A">
            <w:pPr>
              <w:rPr>
                <w:lang w:val="de-CH"/>
              </w:rPr>
            </w:pPr>
            <w:r>
              <w:rPr>
                <w:lang w:val="de-CH"/>
              </w:rPr>
              <w:t>in einem Kaufhaus</w:t>
            </w:r>
          </w:p>
        </w:tc>
        <w:tc>
          <w:tcPr>
            <w:tcW w:w="1757" w:type="dxa"/>
            <w:vAlign w:val="center"/>
          </w:tcPr>
          <w:p w14:paraId="6AC937E6" w14:textId="088F724C" w:rsidR="00643130" w:rsidRPr="00DE7146" w:rsidRDefault="00BA2B1A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Theater</w:t>
            </w:r>
          </w:p>
        </w:tc>
        <w:tc>
          <w:tcPr>
            <w:tcW w:w="1757" w:type="dxa"/>
            <w:vAlign w:val="center"/>
          </w:tcPr>
          <w:p w14:paraId="44725649" w14:textId="4747A6C8" w:rsidR="00643130" w:rsidRPr="00DE7146" w:rsidRDefault="00885EFD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auf dem Tennisplatz</w:t>
            </w:r>
          </w:p>
        </w:tc>
        <w:tc>
          <w:tcPr>
            <w:tcW w:w="1814" w:type="dxa"/>
            <w:vAlign w:val="center"/>
          </w:tcPr>
          <w:p w14:paraId="7164FF5D" w14:textId="741CFE63" w:rsidR="00643130" w:rsidRPr="00DE7146" w:rsidRDefault="00A36E53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bei der Polizei</w:t>
            </w:r>
          </w:p>
        </w:tc>
      </w:tr>
      <w:tr w:rsidR="00E4007B" w14:paraId="2041B7FF" w14:textId="77777777" w:rsidTr="00754429">
        <w:trPr>
          <w:trHeight w:val="1134"/>
        </w:trPr>
        <w:tc>
          <w:tcPr>
            <w:tcW w:w="1815" w:type="dxa"/>
            <w:vAlign w:val="center"/>
          </w:tcPr>
          <w:p w14:paraId="70C52D1D" w14:textId="77777777" w:rsidR="00643130" w:rsidRDefault="006E74ED" w:rsidP="00B46F3A">
            <w:pPr>
              <w:jc w:val="center"/>
              <w:rPr>
                <w:lang w:val="de-CH"/>
              </w:rPr>
            </w:pPr>
            <w:r>
              <w:rPr>
                <w:noProof/>
                <w:lang w:val="de-CH"/>
              </w:rPr>
              <w:drawing>
                <wp:inline distT="0" distB="0" distL="0" distR="0" wp14:anchorId="31C09519" wp14:editId="2B147AE5">
                  <wp:extent cx="749407" cy="749407"/>
                  <wp:effectExtent l="0" t="0" r="0" b="0"/>
                  <wp:docPr id="4" name="Grafik 4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 descr="Ein Bild, das ClipArt enthält.&#10;&#10;Automatisch generierte Beschreibu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578" cy="75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CF66661" w14:textId="47B92A26" w:rsidR="006E74ED" w:rsidRDefault="006E74ED" w:rsidP="00B46F3A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Herr Kruse</w:t>
            </w:r>
          </w:p>
        </w:tc>
        <w:tc>
          <w:tcPr>
            <w:tcW w:w="1814" w:type="dxa"/>
            <w:vAlign w:val="center"/>
          </w:tcPr>
          <w:p w14:paraId="23C26CCF" w14:textId="37EFE004" w:rsidR="00643130" w:rsidRDefault="00B46F3A" w:rsidP="00B46F3A">
            <w:pPr>
              <w:rPr>
                <w:lang w:val="de-CH"/>
              </w:rPr>
            </w:pPr>
            <w:r>
              <w:rPr>
                <w:lang w:val="de-CH"/>
              </w:rPr>
              <w:t>im Schwimmbad</w:t>
            </w:r>
          </w:p>
        </w:tc>
        <w:tc>
          <w:tcPr>
            <w:tcW w:w="1757" w:type="dxa"/>
            <w:vAlign w:val="center"/>
          </w:tcPr>
          <w:p w14:paraId="74D5054E" w14:textId="5D3E2D6A" w:rsidR="00643130" w:rsidRPr="00DE7146" w:rsidRDefault="00E4007B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bei seiner Freundin</w:t>
            </w:r>
          </w:p>
        </w:tc>
        <w:tc>
          <w:tcPr>
            <w:tcW w:w="1757" w:type="dxa"/>
            <w:vAlign w:val="center"/>
          </w:tcPr>
          <w:p w14:paraId="2B3985D0" w14:textId="60613516" w:rsidR="00643130" w:rsidRPr="00DE7146" w:rsidRDefault="00E4007B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 xml:space="preserve">in </w:t>
            </w:r>
            <w:r w:rsidR="00A36E53" w:rsidRPr="00DE7146">
              <w:rPr>
                <w:color w:val="000000" w:themeColor="text1"/>
                <w:lang w:val="de-CH"/>
              </w:rPr>
              <w:t>der Stadt</w:t>
            </w:r>
          </w:p>
        </w:tc>
        <w:tc>
          <w:tcPr>
            <w:tcW w:w="1814" w:type="dxa"/>
            <w:vAlign w:val="center"/>
          </w:tcPr>
          <w:p w14:paraId="58CF356F" w14:textId="20B4F517" w:rsidR="00643130" w:rsidRPr="00DE7146" w:rsidRDefault="00A36E53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Museum</w:t>
            </w:r>
          </w:p>
        </w:tc>
      </w:tr>
      <w:tr w:rsidR="00E4007B" w14:paraId="3C714095" w14:textId="77777777" w:rsidTr="00F535EE">
        <w:tc>
          <w:tcPr>
            <w:tcW w:w="1815" w:type="dxa"/>
            <w:vAlign w:val="center"/>
          </w:tcPr>
          <w:p w14:paraId="74995A98" w14:textId="231EEA4A" w:rsidR="00643130" w:rsidRDefault="00BA2B1A" w:rsidP="00B46F3A">
            <w:pPr>
              <w:jc w:val="center"/>
              <w:rPr>
                <w:lang w:val="de-CH"/>
              </w:rPr>
            </w:pPr>
            <w:r>
              <w:rPr>
                <w:noProof/>
                <w:lang w:val="de-CH"/>
              </w:rPr>
              <w:drawing>
                <wp:inline distT="0" distB="0" distL="0" distR="0" wp14:anchorId="740EDCB1" wp14:editId="1F389BC3">
                  <wp:extent cx="720000" cy="720000"/>
                  <wp:effectExtent l="0" t="0" r="4445" b="4445"/>
                  <wp:docPr id="7" name="Grafik 7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lipArt enthält.&#10;&#10;Automatisch generierte Beschreibu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43C6EDB" w14:textId="36913A80" w:rsidR="006E74ED" w:rsidRDefault="006E74ED" w:rsidP="00B46F3A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Iris</w:t>
            </w:r>
          </w:p>
        </w:tc>
        <w:tc>
          <w:tcPr>
            <w:tcW w:w="1814" w:type="dxa"/>
            <w:vAlign w:val="center"/>
          </w:tcPr>
          <w:p w14:paraId="6D758A64" w14:textId="76FCD2F0" w:rsidR="00643130" w:rsidRDefault="008D2EBD" w:rsidP="00B46F3A">
            <w:pPr>
              <w:rPr>
                <w:lang w:val="de-CH"/>
              </w:rPr>
            </w:pPr>
            <w:r>
              <w:rPr>
                <w:lang w:val="de-CH"/>
              </w:rPr>
              <w:t>in der Bibliothek</w:t>
            </w:r>
          </w:p>
        </w:tc>
        <w:tc>
          <w:tcPr>
            <w:tcW w:w="1757" w:type="dxa"/>
            <w:vAlign w:val="center"/>
          </w:tcPr>
          <w:p w14:paraId="514B1F6E" w14:textId="07C93F13" w:rsidR="00643130" w:rsidRPr="00DE7146" w:rsidRDefault="00BA2B1A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auf dem Sportplatz</w:t>
            </w:r>
          </w:p>
        </w:tc>
        <w:tc>
          <w:tcPr>
            <w:tcW w:w="1757" w:type="dxa"/>
            <w:vAlign w:val="center"/>
          </w:tcPr>
          <w:p w14:paraId="4A01979A" w14:textId="7DC33364" w:rsidR="00643130" w:rsidRPr="00DE7146" w:rsidRDefault="00E244DA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 xml:space="preserve">im Freizeitpark </w:t>
            </w:r>
          </w:p>
        </w:tc>
        <w:tc>
          <w:tcPr>
            <w:tcW w:w="1814" w:type="dxa"/>
            <w:vAlign w:val="center"/>
          </w:tcPr>
          <w:p w14:paraId="3A21C437" w14:textId="379F7933" w:rsidR="00643130" w:rsidRPr="00DE7146" w:rsidRDefault="00E244DA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bei ihren Grosseltern</w:t>
            </w:r>
          </w:p>
        </w:tc>
      </w:tr>
      <w:tr w:rsidR="00E4007B" w14:paraId="1AFF2C3D" w14:textId="77777777" w:rsidTr="00F535EE">
        <w:tc>
          <w:tcPr>
            <w:tcW w:w="1815" w:type="dxa"/>
            <w:vAlign w:val="center"/>
          </w:tcPr>
          <w:p w14:paraId="098642ED" w14:textId="77777777" w:rsidR="00643130" w:rsidRDefault="008D2EBD" w:rsidP="00B46F3A">
            <w:pPr>
              <w:jc w:val="center"/>
              <w:rPr>
                <w:lang w:val="de-CH"/>
              </w:rPr>
            </w:pPr>
            <w:r w:rsidRPr="008D2EBD">
              <w:rPr>
                <w:noProof/>
                <w:lang w:val="de-CH"/>
              </w:rPr>
              <w:drawing>
                <wp:inline distT="0" distB="0" distL="0" distR="0" wp14:anchorId="0CB80051" wp14:editId="0DE59933">
                  <wp:extent cx="720000" cy="720000"/>
                  <wp:effectExtent l="0" t="0" r="4445" b="4445"/>
                  <wp:docPr id="5" name="Grafik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C75C5C" w14:textId="6EEDE404" w:rsidR="008D2EBD" w:rsidRDefault="008D2EBD" w:rsidP="00B46F3A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Dieter</w:t>
            </w:r>
          </w:p>
        </w:tc>
        <w:tc>
          <w:tcPr>
            <w:tcW w:w="1814" w:type="dxa"/>
            <w:vAlign w:val="center"/>
          </w:tcPr>
          <w:p w14:paraId="7E2F1327" w14:textId="27B03831" w:rsidR="00643130" w:rsidRDefault="00BA2B1A" w:rsidP="00B46F3A">
            <w:pPr>
              <w:rPr>
                <w:lang w:val="de-CH"/>
              </w:rPr>
            </w:pPr>
            <w:r>
              <w:rPr>
                <w:lang w:val="de-CH"/>
              </w:rPr>
              <w:t>in der Schule</w:t>
            </w:r>
          </w:p>
        </w:tc>
        <w:tc>
          <w:tcPr>
            <w:tcW w:w="1757" w:type="dxa"/>
            <w:vAlign w:val="center"/>
          </w:tcPr>
          <w:p w14:paraId="6EFEC849" w14:textId="551CDE00" w:rsidR="00643130" w:rsidRPr="00DE7146" w:rsidRDefault="00BA2B1A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Skatepark</w:t>
            </w:r>
          </w:p>
        </w:tc>
        <w:tc>
          <w:tcPr>
            <w:tcW w:w="1757" w:type="dxa"/>
            <w:vAlign w:val="center"/>
          </w:tcPr>
          <w:p w14:paraId="3F5681F2" w14:textId="22B07EE8" w:rsidR="00643130" w:rsidRPr="00DE7146" w:rsidRDefault="00AC62AD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zu Hause</w:t>
            </w:r>
          </w:p>
        </w:tc>
        <w:tc>
          <w:tcPr>
            <w:tcW w:w="1814" w:type="dxa"/>
            <w:vAlign w:val="center"/>
          </w:tcPr>
          <w:p w14:paraId="74C3EA44" w14:textId="0E4BCEF5" w:rsidR="00643130" w:rsidRPr="00DE7146" w:rsidRDefault="00A36E53" w:rsidP="00B46F3A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Zoo</w:t>
            </w:r>
          </w:p>
        </w:tc>
      </w:tr>
      <w:tr w:rsidR="00E4007B" w14:paraId="413938F8" w14:textId="77777777" w:rsidTr="00DE7146">
        <w:trPr>
          <w:trHeight w:val="1417"/>
        </w:trPr>
        <w:tc>
          <w:tcPr>
            <w:tcW w:w="1815" w:type="dxa"/>
            <w:shd w:val="clear" w:color="auto" w:fill="B8CCE4" w:themeFill="accent1" w:themeFillTint="66"/>
            <w:vAlign w:val="center"/>
          </w:tcPr>
          <w:p w14:paraId="4A50EB9D" w14:textId="65CB7D91" w:rsidR="00643130" w:rsidRPr="00DE7146" w:rsidRDefault="00DE7146" w:rsidP="00B46F3A">
            <w:pPr>
              <w:jc w:val="center"/>
              <w:rPr>
                <w:b/>
                <w:bCs/>
                <w:lang w:val="de-CH"/>
              </w:rPr>
            </w:pPr>
            <w:r>
              <w:rPr>
                <w:b/>
                <w:bCs/>
                <w:lang w:val="de-CH"/>
              </w:rPr>
              <w:t xml:space="preserve">Und </w:t>
            </w:r>
            <w:r w:rsidR="00BA2B1A" w:rsidRPr="00DE7146">
              <w:rPr>
                <w:b/>
                <w:bCs/>
                <w:lang w:val="de-CH"/>
              </w:rPr>
              <w:t>du</w:t>
            </w:r>
            <w:r>
              <w:rPr>
                <w:b/>
                <w:bCs/>
                <w:lang w:val="de-CH"/>
              </w:rPr>
              <w:t>?</w:t>
            </w: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1D6BBC81" w14:textId="77777777" w:rsidR="00643130" w:rsidRDefault="00643130" w:rsidP="00B46F3A">
            <w:pPr>
              <w:rPr>
                <w:lang w:val="de-CH"/>
              </w:rPr>
            </w:pP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492B6BDE" w14:textId="77777777" w:rsidR="00643130" w:rsidRDefault="00643130" w:rsidP="00B46F3A">
            <w:pPr>
              <w:rPr>
                <w:lang w:val="de-CH"/>
              </w:rPr>
            </w:pP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21D5F6AC" w14:textId="77777777" w:rsidR="00643130" w:rsidRDefault="00643130" w:rsidP="00B46F3A">
            <w:pPr>
              <w:rPr>
                <w:lang w:val="de-CH"/>
              </w:rPr>
            </w:pP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2864E1DA" w14:textId="77777777" w:rsidR="00643130" w:rsidRDefault="00643130" w:rsidP="00B46F3A">
            <w:pPr>
              <w:rPr>
                <w:lang w:val="de-CH"/>
              </w:rPr>
            </w:pPr>
          </w:p>
        </w:tc>
      </w:tr>
      <w:tr w:rsidR="00BA2B1A" w14:paraId="47A36406" w14:textId="77777777" w:rsidTr="00F535EE">
        <w:trPr>
          <w:trHeight w:val="1417"/>
        </w:trPr>
        <w:tc>
          <w:tcPr>
            <w:tcW w:w="1815" w:type="dxa"/>
            <w:vAlign w:val="center"/>
          </w:tcPr>
          <w:p w14:paraId="3CAF29CB" w14:textId="08766BED" w:rsidR="00BA2B1A" w:rsidRPr="00DE7146" w:rsidRDefault="00DE7146" w:rsidP="00B46F3A">
            <w:pPr>
              <w:jc w:val="center"/>
              <w:rPr>
                <w:lang w:val="de-CH"/>
              </w:rPr>
            </w:pPr>
            <w:r w:rsidRPr="00DE7146">
              <w:rPr>
                <w:lang w:val="de-CH"/>
              </w:rPr>
              <w:t>D</w:t>
            </w:r>
            <w:r w:rsidR="00BA2B1A" w:rsidRPr="00DE7146">
              <w:rPr>
                <w:lang w:val="de-CH"/>
              </w:rPr>
              <w:t>ein Partner</w:t>
            </w:r>
          </w:p>
        </w:tc>
        <w:tc>
          <w:tcPr>
            <w:tcW w:w="1814" w:type="dxa"/>
            <w:vAlign w:val="center"/>
          </w:tcPr>
          <w:p w14:paraId="26E315D5" w14:textId="77777777" w:rsidR="00BA2B1A" w:rsidRDefault="00BA2B1A" w:rsidP="00B46F3A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70C951FC" w14:textId="77777777" w:rsidR="00BA2B1A" w:rsidRDefault="00BA2B1A" w:rsidP="00B46F3A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765B26EE" w14:textId="77777777" w:rsidR="00BA2B1A" w:rsidRDefault="00BA2B1A" w:rsidP="00B46F3A">
            <w:pPr>
              <w:rPr>
                <w:lang w:val="de-CH"/>
              </w:rPr>
            </w:pPr>
          </w:p>
        </w:tc>
        <w:tc>
          <w:tcPr>
            <w:tcW w:w="1814" w:type="dxa"/>
            <w:vAlign w:val="center"/>
          </w:tcPr>
          <w:p w14:paraId="21F1785E" w14:textId="77777777" w:rsidR="00BA2B1A" w:rsidRDefault="00BA2B1A" w:rsidP="00B46F3A">
            <w:pPr>
              <w:rPr>
                <w:lang w:val="de-CH"/>
              </w:rPr>
            </w:pPr>
          </w:p>
        </w:tc>
      </w:tr>
    </w:tbl>
    <w:p w14:paraId="6190ECBA" w14:textId="77777777" w:rsidR="00AF402B" w:rsidRDefault="00AF402B">
      <w:pPr>
        <w:spacing w:line="240" w:lineRule="auto"/>
        <w:rPr>
          <w:lang w:val="de-CH"/>
        </w:rPr>
      </w:pPr>
      <w:r>
        <w:rPr>
          <w:lang w:val="de-CH"/>
        </w:rPr>
        <w:br w:type="page"/>
      </w:r>
    </w:p>
    <w:p w14:paraId="0FD68419" w14:textId="0E6F1C8B" w:rsidR="00AF402B" w:rsidRPr="0028505F" w:rsidRDefault="00AF402B" w:rsidP="00AF402B">
      <w:pPr>
        <w:pStyle w:val="TitelArbeitsblatt"/>
        <w:tabs>
          <w:tab w:val="right" w:pos="9066"/>
        </w:tabs>
      </w:pPr>
      <w:r>
        <w:lastRenderedPageBreak/>
        <w:t xml:space="preserve">Wo war … ? </w:t>
      </w:r>
      <w:r>
        <w:tab/>
        <w:t>Schüler A</w:t>
      </w:r>
    </w:p>
    <w:p w14:paraId="64457A09" w14:textId="77777777" w:rsidR="00670169" w:rsidRDefault="00670169" w:rsidP="00670169">
      <w:pPr>
        <w:pStyle w:val="berschrift1"/>
      </w:pPr>
      <w:r>
        <w:t xml:space="preserve">1. Ergänze zuerst deine Informationen in der «du»-Kolonne. </w:t>
      </w:r>
    </w:p>
    <w:p w14:paraId="58679D89" w14:textId="77777777" w:rsidR="00670169" w:rsidRDefault="00670169" w:rsidP="00670169">
      <w:pPr>
        <w:pStyle w:val="berschrift1"/>
      </w:pPr>
      <w:r>
        <w:t>2. Arbeite dann zu zweit. Stell Fragen und ergänze die Tabelle.</w:t>
      </w:r>
    </w:p>
    <w:p w14:paraId="6C2B0478" w14:textId="77777777" w:rsidR="00DE7146" w:rsidRDefault="00DE7146" w:rsidP="00DE7146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E0CE393" wp14:editId="2F83608F">
                <wp:simplePos x="0" y="0"/>
                <wp:positionH relativeFrom="column">
                  <wp:posOffset>56515</wp:posOffset>
                </wp:positionH>
                <wp:positionV relativeFrom="paragraph">
                  <wp:posOffset>6350</wp:posOffset>
                </wp:positionV>
                <wp:extent cx="2987675" cy="503555"/>
                <wp:effectExtent l="50800" t="25400" r="34925" b="321945"/>
                <wp:wrapNone/>
                <wp:docPr id="17" name="Ovale Legend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7675" cy="503555"/>
                        </a:xfrm>
                        <a:prstGeom prst="wedgeEllipseCallout">
                          <a:avLst>
                            <a:gd name="adj1" fmla="val -10286"/>
                            <a:gd name="adj2" fmla="val 9611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C32FDBC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Wo war Frau Schulz gestern?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type w14:anchorId="5E0CE393"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Ovale Legende 17" o:spid="_x0000_s1030" type="#_x0000_t63" style="position:absolute;margin-left:4.45pt;margin-top:.5pt;width:235.25pt;height:39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" adj="8578,31561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4C32FDBC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Wo war Frau Schulz gestern?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E1C25D7" wp14:editId="78E4856A">
                <wp:simplePos x="0" y="0"/>
                <wp:positionH relativeFrom="column">
                  <wp:posOffset>3605559</wp:posOffset>
                </wp:positionH>
                <wp:positionV relativeFrom="paragraph">
                  <wp:posOffset>6799</wp:posOffset>
                </wp:positionV>
                <wp:extent cx="1691640" cy="460077"/>
                <wp:effectExtent l="50800" t="25400" r="48260" b="505460"/>
                <wp:wrapNone/>
                <wp:docPr id="18" name="Ovale Legend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0077"/>
                        </a:xfrm>
                        <a:prstGeom prst="wedgeEllipseCallout">
                          <a:avLst>
                            <a:gd name="adj1" fmla="val 6720"/>
                            <a:gd name="adj2" fmla="val 142744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72B19D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Wo warst du …?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5E1C25D7" id="Ovale Legende 18" o:spid="_x0000_s1031" type="#_x0000_t63" style="position:absolute;margin-left:283.9pt;margin-top:.55pt;width:133.2pt;height:36.2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" adj="12252,4163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4A72B19D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Wo warst du …?</w:t>
                      </w:r>
                    </w:p>
                  </w:txbxContent>
                </v:textbox>
              </v:shape>
            </w:pict>
          </mc:Fallback>
        </mc:AlternateContent>
      </w:r>
    </w:p>
    <w:p w14:paraId="49575A84" w14:textId="77777777" w:rsidR="00DE7146" w:rsidRDefault="00DE7146" w:rsidP="00DE7146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1DF2B51" wp14:editId="198DAD5A">
                <wp:simplePos x="0" y="0"/>
                <wp:positionH relativeFrom="column">
                  <wp:posOffset>4679350</wp:posOffset>
                </wp:positionH>
                <wp:positionV relativeFrom="paragraph">
                  <wp:posOffset>218638</wp:posOffset>
                </wp:positionV>
                <wp:extent cx="1501163" cy="359410"/>
                <wp:effectExtent l="50800" t="25400" r="60960" b="250190"/>
                <wp:wrapNone/>
                <wp:docPr id="19" name="Ovale Legend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63" cy="359410"/>
                        </a:xfrm>
                        <a:prstGeom prst="wedgeEllipseCallout">
                          <a:avLst>
                            <a:gd name="adj1" fmla="val -19810"/>
                            <a:gd name="adj2" fmla="val 10073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3FC8FC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Da war ich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71DF2B51" id="Ovale Legende 19" o:spid="_x0000_s1032" type="#_x0000_t63" style="position:absolute;margin-left:368.45pt;margin-top:17.2pt;width:118.2pt;height:28.3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" adj="6521,32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0C3FC8FC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Da war ich …</w:t>
                      </w:r>
                    </w:p>
                  </w:txbxContent>
                </v:textbox>
              </v:shape>
            </w:pict>
          </mc:Fallback>
        </mc:AlternateContent>
      </w:r>
    </w:p>
    <w:p w14:paraId="37385B96" w14:textId="77777777" w:rsidR="00DE7146" w:rsidRDefault="00DE7146" w:rsidP="00DE7146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B4010F6" wp14:editId="13D7A136">
                <wp:simplePos x="0" y="0"/>
                <wp:positionH relativeFrom="column">
                  <wp:posOffset>1846446</wp:posOffset>
                </wp:positionH>
                <wp:positionV relativeFrom="paragraph">
                  <wp:posOffset>44450</wp:posOffset>
                </wp:positionV>
                <wp:extent cx="1861890" cy="410828"/>
                <wp:effectExtent l="50800" t="25400" r="68580" b="135890"/>
                <wp:wrapNone/>
                <wp:docPr id="20" name="Ovale Legend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90" cy="410828"/>
                        </a:xfrm>
                        <a:prstGeom prst="wedgeEllipseCallout">
                          <a:avLst>
                            <a:gd name="adj1" fmla="val -42930"/>
                            <a:gd name="adj2" fmla="val 664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3C4CB2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Gestern war sie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6B4010F6" id="Ovale Legende 20" o:spid="_x0000_s1033" type="#_x0000_t63" style="position:absolute;margin-left:145.4pt;margin-top:3.5pt;width:146.6pt;height:32.3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" adj="1527,25142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653C4CB2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Gestern war sie …</w:t>
                      </w:r>
                    </w:p>
                  </w:txbxContent>
                </v:textbox>
              </v:shape>
            </w:pict>
          </mc:Fallback>
        </mc:AlternateContent>
      </w:r>
    </w:p>
    <w:p w14:paraId="081E56F9" w14:textId="77777777" w:rsidR="00DE7146" w:rsidRDefault="00DE7146" w:rsidP="00DE7146">
      <w:pPr>
        <w:rPr>
          <w:lang w:val="de-CH"/>
        </w:rPr>
      </w:pPr>
    </w:p>
    <w:p w14:paraId="0EFB3AE5" w14:textId="77777777" w:rsidR="00DE7146" w:rsidRDefault="00DE7146" w:rsidP="00DE7146">
      <w:pPr>
        <w:rPr>
          <w:lang w:val="de-CH"/>
        </w:rPr>
      </w:pPr>
    </w:p>
    <w:tbl>
      <w:tblPr>
        <w:tblStyle w:val="Tabellenraster"/>
        <w:tblW w:w="8957" w:type="dxa"/>
        <w:tblLook w:val="04A0" w:firstRow="1" w:lastRow="0" w:firstColumn="1" w:lastColumn="0" w:noHBand="0" w:noVBand="1"/>
      </w:tblPr>
      <w:tblGrid>
        <w:gridCol w:w="1815"/>
        <w:gridCol w:w="1814"/>
        <w:gridCol w:w="1757"/>
        <w:gridCol w:w="1757"/>
        <w:gridCol w:w="1814"/>
      </w:tblGrid>
      <w:tr w:rsidR="00DE7146" w:rsidRPr="00DE7146" w14:paraId="2807EDD9" w14:textId="77777777" w:rsidTr="00C330E2">
        <w:trPr>
          <w:trHeight w:val="649"/>
        </w:trPr>
        <w:tc>
          <w:tcPr>
            <w:tcW w:w="1815" w:type="dxa"/>
            <w:shd w:val="clear" w:color="auto" w:fill="B8CCE4" w:themeFill="accent1" w:themeFillTint="66"/>
            <w:vAlign w:val="center"/>
          </w:tcPr>
          <w:p w14:paraId="570F0BA7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773EE2CD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gestern</w:t>
            </w: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428FCA35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am Samstag</w:t>
            </w: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214D3749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am Sonntag</w:t>
            </w: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2A4EB1CE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in den Ferien</w:t>
            </w:r>
          </w:p>
        </w:tc>
      </w:tr>
      <w:tr w:rsidR="00DE7146" w14:paraId="6A603A0C" w14:textId="77777777" w:rsidTr="00C330E2">
        <w:tc>
          <w:tcPr>
            <w:tcW w:w="1815" w:type="dxa"/>
            <w:vAlign w:val="center"/>
          </w:tcPr>
          <w:p w14:paraId="533C78A5" w14:textId="77777777" w:rsidR="00DE7146" w:rsidRDefault="00DE7146" w:rsidP="00C330E2">
            <w:pPr>
              <w:jc w:val="center"/>
              <w:rPr>
                <w:lang w:val="de-CH"/>
              </w:rPr>
            </w:pPr>
            <w:r w:rsidRPr="006E74ED">
              <w:rPr>
                <w:noProof/>
                <w:lang w:val="de-CH"/>
              </w:rPr>
              <w:drawing>
                <wp:inline distT="0" distB="0" distL="0" distR="0" wp14:anchorId="52504133" wp14:editId="6BE21E49">
                  <wp:extent cx="733331" cy="733331"/>
                  <wp:effectExtent l="0" t="0" r="3810" b="3810"/>
                  <wp:docPr id="21" name="Grafik 21" descr="Ein Bild, das Spielzeug, Vektorgrafiken, Pupp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Grafik 21" descr="Ein Bild, das Spielzeug, Vektorgrafiken, Puppe enthält.&#10;&#10;Automatisch generierte Beschreibu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03" cy="74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ED3179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Frau Schulz</w:t>
            </w:r>
          </w:p>
        </w:tc>
        <w:tc>
          <w:tcPr>
            <w:tcW w:w="1814" w:type="dxa"/>
            <w:vAlign w:val="center"/>
          </w:tcPr>
          <w:p w14:paraId="138FDF81" w14:textId="77777777" w:rsidR="00DE7146" w:rsidRDefault="00DE7146" w:rsidP="00C330E2">
            <w:pPr>
              <w:rPr>
                <w:lang w:val="de-CH"/>
              </w:rPr>
            </w:pPr>
            <w:r>
              <w:rPr>
                <w:lang w:val="de-CH"/>
              </w:rPr>
              <w:t>in einem Kaufhaus</w:t>
            </w:r>
          </w:p>
        </w:tc>
        <w:tc>
          <w:tcPr>
            <w:tcW w:w="1757" w:type="dxa"/>
            <w:vAlign w:val="center"/>
          </w:tcPr>
          <w:p w14:paraId="117E0499" w14:textId="2E241A4E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2A8325EB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auf dem Tennisplatz</w:t>
            </w:r>
          </w:p>
        </w:tc>
        <w:tc>
          <w:tcPr>
            <w:tcW w:w="1814" w:type="dxa"/>
            <w:vAlign w:val="center"/>
          </w:tcPr>
          <w:p w14:paraId="04527507" w14:textId="3A11E59F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</w:tr>
      <w:tr w:rsidR="00DE7146" w14:paraId="56008C2B" w14:textId="77777777" w:rsidTr="00C330E2">
        <w:trPr>
          <w:trHeight w:val="1134"/>
        </w:trPr>
        <w:tc>
          <w:tcPr>
            <w:tcW w:w="1815" w:type="dxa"/>
            <w:vAlign w:val="center"/>
          </w:tcPr>
          <w:p w14:paraId="089FDA85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noProof/>
                <w:lang w:val="de-CH"/>
              </w:rPr>
              <w:drawing>
                <wp:inline distT="0" distB="0" distL="0" distR="0" wp14:anchorId="5CB0D1C6" wp14:editId="066C917E">
                  <wp:extent cx="749407" cy="749407"/>
                  <wp:effectExtent l="0" t="0" r="0" b="0"/>
                  <wp:docPr id="22" name="Grafik 22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 descr="Ein Bild, das ClipArt enthält.&#10;&#10;Automatisch generierte Beschreibu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578" cy="75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78ED2F7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Herr Kruse</w:t>
            </w:r>
          </w:p>
        </w:tc>
        <w:tc>
          <w:tcPr>
            <w:tcW w:w="1814" w:type="dxa"/>
            <w:vAlign w:val="center"/>
          </w:tcPr>
          <w:p w14:paraId="3D4045D7" w14:textId="5BA2E2F2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65C42989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bei seiner Freundin</w:t>
            </w:r>
          </w:p>
        </w:tc>
        <w:tc>
          <w:tcPr>
            <w:tcW w:w="1757" w:type="dxa"/>
            <w:vAlign w:val="center"/>
          </w:tcPr>
          <w:p w14:paraId="317A6435" w14:textId="12E9441F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814" w:type="dxa"/>
            <w:vAlign w:val="center"/>
          </w:tcPr>
          <w:p w14:paraId="3F630D43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Museum</w:t>
            </w:r>
          </w:p>
        </w:tc>
      </w:tr>
      <w:tr w:rsidR="00DE7146" w14:paraId="0BD99D60" w14:textId="77777777" w:rsidTr="00C330E2">
        <w:tc>
          <w:tcPr>
            <w:tcW w:w="1815" w:type="dxa"/>
            <w:vAlign w:val="center"/>
          </w:tcPr>
          <w:p w14:paraId="6E0E3CBD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noProof/>
                <w:lang w:val="de-CH"/>
              </w:rPr>
              <w:drawing>
                <wp:inline distT="0" distB="0" distL="0" distR="0" wp14:anchorId="0E164C38" wp14:editId="0876B1BA">
                  <wp:extent cx="720000" cy="720000"/>
                  <wp:effectExtent l="0" t="0" r="4445" b="4445"/>
                  <wp:docPr id="23" name="Grafik 23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lipArt enthält.&#10;&#10;Automatisch generierte Beschreibu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33D06D0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Iris</w:t>
            </w:r>
          </w:p>
        </w:tc>
        <w:tc>
          <w:tcPr>
            <w:tcW w:w="1814" w:type="dxa"/>
            <w:vAlign w:val="center"/>
          </w:tcPr>
          <w:p w14:paraId="473B1F9F" w14:textId="77777777" w:rsidR="00DE7146" w:rsidRDefault="00DE7146" w:rsidP="00C330E2">
            <w:pPr>
              <w:rPr>
                <w:lang w:val="de-CH"/>
              </w:rPr>
            </w:pPr>
            <w:r>
              <w:rPr>
                <w:lang w:val="de-CH"/>
              </w:rPr>
              <w:t>in der Bibliothek</w:t>
            </w:r>
          </w:p>
        </w:tc>
        <w:tc>
          <w:tcPr>
            <w:tcW w:w="1757" w:type="dxa"/>
            <w:vAlign w:val="center"/>
          </w:tcPr>
          <w:p w14:paraId="4238EA3B" w14:textId="4E7C105E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1C7EC09D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 xml:space="preserve">im Freizeitpark </w:t>
            </w:r>
          </w:p>
        </w:tc>
        <w:tc>
          <w:tcPr>
            <w:tcW w:w="1814" w:type="dxa"/>
            <w:vAlign w:val="center"/>
          </w:tcPr>
          <w:p w14:paraId="45AFFF15" w14:textId="19E70373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</w:tr>
      <w:tr w:rsidR="00DE7146" w14:paraId="7FC39A7A" w14:textId="77777777" w:rsidTr="00C330E2">
        <w:tc>
          <w:tcPr>
            <w:tcW w:w="1815" w:type="dxa"/>
            <w:vAlign w:val="center"/>
          </w:tcPr>
          <w:p w14:paraId="36773010" w14:textId="77777777" w:rsidR="00DE7146" w:rsidRDefault="00DE7146" w:rsidP="00C330E2">
            <w:pPr>
              <w:jc w:val="center"/>
              <w:rPr>
                <w:lang w:val="de-CH"/>
              </w:rPr>
            </w:pPr>
            <w:r w:rsidRPr="008D2EBD">
              <w:rPr>
                <w:noProof/>
                <w:lang w:val="de-CH"/>
              </w:rPr>
              <w:drawing>
                <wp:inline distT="0" distB="0" distL="0" distR="0" wp14:anchorId="4C8CD495" wp14:editId="51C431D1">
                  <wp:extent cx="720000" cy="720000"/>
                  <wp:effectExtent l="0" t="0" r="4445" b="4445"/>
                  <wp:docPr id="24" name="Grafik 24" descr="Ein Bild, das Spielzeu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Grafik 24" descr="Ein Bild, das Spielzeug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57B9488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Dieter</w:t>
            </w:r>
          </w:p>
        </w:tc>
        <w:tc>
          <w:tcPr>
            <w:tcW w:w="1814" w:type="dxa"/>
            <w:vAlign w:val="center"/>
          </w:tcPr>
          <w:p w14:paraId="40FDDA28" w14:textId="088CCBD4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65A70593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Skatepark</w:t>
            </w:r>
          </w:p>
        </w:tc>
        <w:tc>
          <w:tcPr>
            <w:tcW w:w="1757" w:type="dxa"/>
            <w:vAlign w:val="center"/>
          </w:tcPr>
          <w:p w14:paraId="538DB876" w14:textId="1C744A2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814" w:type="dxa"/>
            <w:vAlign w:val="center"/>
          </w:tcPr>
          <w:p w14:paraId="7EEA5B75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Zoo</w:t>
            </w:r>
          </w:p>
        </w:tc>
      </w:tr>
      <w:tr w:rsidR="00DE7146" w14:paraId="6ED98601" w14:textId="77777777" w:rsidTr="00C330E2">
        <w:trPr>
          <w:trHeight w:val="1417"/>
        </w:trPr>
        <w:tc>
          <w:tcPr>
            <w:tcW w:w="1815" w:type="dxa"/>
            <w:shd w:val="clear" w:color="auto" w:fill="B8CCE4" w:themeFill="accent1" w:themeFillTint="66"/>
            <w:vAlign w:val="center"/>
          </w:tcPr>
          <w:p w14:paraId="0E0A27A5" w14:textId="77777777" w:rsidR="00DE7146" w:rsidRPr="00DE7146" w:rsidRDefault="00DE7146" w:rsidP="00C330E2">
            <w:pPr>
              <w:jc w:val="center"/>
              <w:rPr>
                <w:b/>
                <w:bCs/>
                <w:lang w:val="de-CH"/>
              </w:rPr>
            </w:pPr>
            <w:r>
              <w:rPr>
                <w:b/>
                <w:bCs/>
                <w:lang w:val="de-CH"/>
              </w:rPr>
              <w:t xml:space="preserve">Und </w:t>
            </w:r>
            <w:r w:rsidRPr="00DE7146">
              <w:rPr>
                <w:b/>
                <w:bCs/>
                <w:lang w:val="de-CH"/>
              </w:rPr>
              <w:t>du</w:t>
            </w:r>
            <w:r>
              <w:rPr>
                <w:b/>
                <w:bCs/>
                <w:lang w:val="de-CH"/>
              </w:rPr>
              <w:t>?</w:t>
            </w: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369F9904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23BE1183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4DB28703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54F24F50" w14:textId="77777777" w:rsidR="00DE7146" w:rsidRDefault="00DE7146" w:rsidP="00C330E2">
            <w:pPr>
              <w:rPr>
                <w:lang w:val="de-CH"/>
              </w:rPr>
            </w:pPr>
          </w:p>
        </w:tc>
      </w:tr>
      <w:tr w:rsidR="00DE7146" w14:paraId="61B7AA4B" w14:textId="77777777" w:rsidTr="00C330E2">
        <w:trPr>
          <w:trHeight w:val="1417"/>
        </w:trPr>
        <w:tc>
          <w:tcPr>
            <w:tcW w:w="1815" w:type="dxa"/>
            <w:vAlign w:val="center"/>
          </w:tcPr>
          <w:p w14:paraId="29F6BB51" w14:textId="77777777" w:rsidR="00DE7146" w:rsidRPr="00DE7146" w:rsidRDefault="00DE7146" w:rsidP="00C330E2">
            <w:pPr>
              <w:jc w:val="center"/>
              <w:rPr>
                <w:lang w:val="de-CH"/>
              </w:rPr>
            </w:pPr>
            <w:r w:rsidRPr="00DE7146">
              <w:rPr>
                <w:lang w:val="de-CH"/>
              </w:rPr>
              <w:t>Dein Partner</w:t>
            </w:r>
          </w:p>
        </w:tc>
        <w:tc>
          <w:tcPr>
            <w:tcW w:w="1814" w:type="dxa"/>
            <w:vAlign w:val="center"/>
          </w:tcPr>
          <w:p w14:paraId="797CDC14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4613DA4F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02AAEA09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814" w:type="dxa"/>
            <w:vAlign w:val="center"/>
          </w:tcPr>
          <w:p w14:paraId="71E10CDF" w14:textId="77777777" w:rsidR="00DE7146" w:rsidRDefault="00DE7146" w:rsidP="00C330E2">
            <w:pPr>
              <w:rPr>
                <w:lang w:val="de-CH"/>
              </w:rPr>
            </w:pPr>
          </w:p>
        </w:tc>
      </w:tr>
    </w:tbl>
    <w:p w14:paraId="67461CE4" w14:textId="6EB80906" w:rsidR="00AF402B" w:rsidRDefault="00AF402B" w:rsidP="00DE7146">
      <w:pPr>
        <w:spacing w:line="240" w:lineRule="auto"/>
        <w:rPr>
          <w:lang w:val="de-CH"/>
        </w:rPr>
      </w:pPr>
      <w:r>
        <w:rPr>
          <w:lang w:val="de-CH"/>
        </w:rPr>
        <w:br w:type="page"/>
      </w:r>
    </w:p>
    <w:p w14:paraId="3383DF51" w14:textId="58C8214B" w:rsidR="00AF402B" w:rsidRPr="0028505F" w:rsidRDefault="00AF402B" w:rsidP="00AF402B">
      <w:pPr>
        <w:pStyle w:val="TitelArbeitsblatt"/>
        <w:tabs>
          <w:tab w:val="right" w:pos="9066"/>
        </w:tabs>
      </w:pPr>
      <w:r>
        <w:lastRenderedPageBreak/>
        <w:t xml:space="preserve">Wo war … ? </w:t>
      </w:r>
      <w:r>
        <w:tab/>
        <w:t>Schüler B</w:t>
      </w:r>
    </w:p>
    <w:p w14:paraId="28D852B0" w14:textId="600D6F73" w:rsidR="00DE7146" w:rsidRDefault="00DE7146" w:rsidP="00DE7146">
      <w:pPr>
        <w:pStyle w:val="berschrift1"/>
      </w:pPr>
      <w:r>
        <w:t xml:space="preserve">1. Ergänze zuerst </w:t>
      </w:r>
      <w:r w:rsidR="00B85512">
        <w:t xml:space="preserve">deine Informationen in der </w:t>
      </w:r>
      <w:r>
        <w:t xml:space="preserve">«du»-Kolonne. </w:t>
      </w:r>
    </w:p>
    <w:p w14:paraId="0DE8E668" w14:textId="6F840174" w:rsidR="00DE7146" w:rsidRDefault="00DE7146" w:rsidP="00DE7146">
      <w:pPr>
        <w:pStyle w:val="berschrift1"/>
      </w:pPr>
      <w:r>
        <w:t>2. Arbeite dann zu zweit. Stell Fragen und ergänz</w:t>
      </w:r>
      <w:r w:rsidR="00670169">
        <w:t>e</w:t>
      </w:r>
      <w:r>
        <w:t xml:space="preserve"> die Tabelle.</w:t>
      </w:r>
    </w:p>
    <w:p w14:paraId="3ADBEDA9" w14:textId="77777777" w:rsidR="00DE7146" w:rsidRDefault="00DE7146" w:rsidP="00DE7146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56AA42" wp14:editId="09CE7687">
                <wp:simplePos x="0" y="0"/>
                <wp:positionH relativeFrom="column">
                  <wp:posOffset>56515</wp:posOffset>
                </wp:positionH>
                <wp:positionV relativeFrom="paragraph">
                  <wp:posOffset>6350</wp:posOffset>
                </wp:positionV>
                <wp:extent cx="2987675" cy="503555"/>
                <wp:effectExtent l="50800" t="25400" r="34925" b="321945"/>
                <wp:wrapNone/>
                <wp:docPr id="25" name="Ovale Legend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7675" cy="503555"/>
                        </a:xfrm>
                        <a:prstGeom prst="wedgeEllipseCallout">
                          <a:avLst>
                            <a:gd name="adj1" fmla="val -10286"/>
                            <a:gd name="adj2" fmla="val 96116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3F0CD0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Wo war Frau Schulz gestern?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1A56AA42" id="Ovale Legende 25" o:spid="_x0000_s1034" type="#_x0000_t63" style="position:absolute;margin-left:4.45pt;margin-top:.5pt;width:235.25pt;height:39.6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" adj="8578,31561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253F0CD0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Wo war Frau Schulz gestern?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50A5D6A2" wp14:editId="0527EA88">
                <wp:simplePos x="0" y="0"/>
                <wp:positionH relativeFrom="column">
                  <wp:posOffset>3605559</wp:posOffset>
                </wp:positionH>
                <wp:positionV relativeFrom="paragraph">
                  <wp:posOffset>6799</wp:posOffset>
                </wp:positionV>
                <wp:extent cx="1691640" cy="460077"/>
                <wp:effectExtent l="50800" t="25400" r="48260" b="505460"/>
                <wp:wrapNone/>
                <wp:docPr id="26" name="Ovale Legend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91640" cy="460077"/>
                        </a:xfrm>
                        <a:prstGeom prst="wedgeEllipseCallout">
                          <a:avLst>
                            <a:gd name="adj1" fmla="val 6720"/>
                            <a:gd name="adj2" fmla="val 142744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5D134D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Wo warst du …?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50A5D6A2" id="Ovale Legende 26" o:spid="_x0000_s1035" type="#_x0000_t63" style="position:absolute;margin-left:283.9pt;margin-top:.55pt;width:133.2pt;height:36.2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" adj="12252,41633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3F5D134D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Wo warst du …?</w:t>
                      </w:r>
                    </w:p>
                  </w:txbxContent>
                </v:textbox>
              </v:shape>
            </w:pict>
          </mc:Fallback>
        </mc:AlternateContent>
      </w:r>
    </w:p>
    <w:p w14:paraId="223949FB" w14:textId="77777777" w:rsidR="00DE7146" w:rsidRDefault="00DE7146" w:rsidP="00DE7146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75D2989" wp14:editId="7C0F6D91">
                <wp:simplePos x="0" y="0"/>
                <wp:positionH relativeFrom="column">
                  <wp:posOffset>4679350</wp:posOffset>
                </wp:positionH>
                <wp:positionV relativeFrom="paragraph">
                  <wp:posOffset>218638</wp:posOffset>
                </wp:positionV>
                <wp:extent cx="1501163" cy="359410"/>
                <wp:effectExtent l="50800" t="25400" r="60960" b="250190"/>
                <wp:wrapNone/>
                <wp:docPr id="27" name="Ovale Legend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01163" cy="359410"/>
                        </a:xfrm>
                        <a:prstGeom prst="wedgeEllipseCallout">
                          <a:avLst>
                            <a:gd name="adj1" fmla="val -19810"/>
                            <a:gd name="adj2" fmla="val 100730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395F91A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Da war ich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675D2989" id="Ovale Legende 27" o:spid="_x0000_s1036" type="#_x0000_t63" style="position:absolute;margin-left:368.45pt;margin-top:17.2pt;width:118.2pt;height:28.3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" adj="6521,32558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0,0,0,0">
                  <w:txbxContent>
                    <w:p w14:paraId="3395F91A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Da war ich …</w:t>
                      </w:r>
                    </w:p>
                  </w:txbxContent>
                </v:textbox>
              </v:shape>
            </w:pict>
          </mc:Fallback>
        </mc:AlternateContent>
      </w:r>
    </w:p>
    <w:p w14:paraId="0AD7F702" w14:textId="77777777" w:rsidR="00DE7146" w:rsidRDefault="00DE7146" w:rsidP="00DE7146">
      <w:pPr>
        <w:rPr>
          <w:lang w:val="de-C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6EB5D17" wp14:editId="3E5F40A7">
                <wp:simplePos x="0" y="0"/>
                <wp:positionH relativeFrom="column">
                  <wp:posOffset>1846446</wp:posOffset>
                </wp:positionH>
                <wp:positionV relativeFrom="paragraph">
                  <wp:posOffset>44450</wp:posOffset>
                </wp:positionV>
                <wp:extent cx="1861890" cy="410828"/>
                <wp:effectExtent l="50800" t="25400" r="68580" b="135890"/>
                <wp:wrapNone/>
                <wp:docPr id="28" name="Ovale Legende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61890" cy="410828"/>
                        </a:xfrm>
                        <a:prstGeom prst="wedgeEllipseCallout">
                          <a:avLst>
                            <a:gd name="adj1" fmla="val -42930"/>
                            <a:gd name="adj2" fmla="val 66400"/>
                          </a:avLst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1A48D9" w14:textId="77777777" w:rsidR="00DE7146" w:rsidRPr="00AB1DCB" w:rsidRDefault="00DE7146" w:rsidP="00DE7146">
                            <w:pPr>
                              <w:jc w:val="center"/>
                              <w:rPr>
                                <w:lang w:val="de-CH"/>
                              </w:rPr>
                            </w:pPr>
                            <w:r>
                              <w:rPr>
                                <w:lang w:val="de-CH"/>
                              </w:rPr>
                              <w:t>Gestern war sie …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>
            <w:pict>
              <v:shape w14:anchorId="76EB5D17" id="Ovale Legende 28" o:spid="_x0000_s1037" type="#_x0000_t63" style="position:absolute;margin-left:145.4pt;margin-top:3.5pt;width:146.6pt;height:32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" adj="1527,25142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 inset="0,0,0,0">
                  <w:txbxContent>
                    <w:p w14:paraId="6A1A48D9" w14:textId="77777777" w:rsidR="00DE7146" w:rsidRPr="00AB1DCB" w:rsidRDefault="00DE7146" w:rsidP="00DE7146">
                      <w:pPr>
                        <w:jc w:val="center"/>
                        <w:rPr>
                          <w:lang w:val="de-CH"/>
                        </w:rPr>
                      </w:pPr>
                      <w:r>
                        <w:rPr>
                          <w:lang w:val="de-CH"/>
                        </w:rPr>
                        <w:t>Gestern war sie …</w:t>
                      </w:r>
                    </w:p>
                  </w:txbxContent>
                </v:textbox>
              </v:shape>
            </w:pict>
          </mc:Fallback>
        </mc:AlternateContent>
      </w:r>
    </w:p>
    <w:p w14:paraId="1A2BAC85" w14:textId="77777777" w:rsidR="00DE7146" w:rsidRDefault="00DE7146" w:rsidP="00DE7146">
      <w:pPr>
        <w:rPr>
          <w:lang w:val="de-CH"/>
        </w:rPr>
      </w:pPr>
    </w:p>
    <w:p w14:paraId="188624EA" w14:textId="77777777" w:rsidR="00DE7146" w:rsidRDefault="00DE7146" w:rsidP="00DE7146">
      <w:pPr>
        <w:rPr>
          <w:lang w:val="de-CH"/>
        </w:rPr>
      </w:pPr>
    </w:p>
    <w:tbl>
      <w:tblPr>
        <w:tblStyle w:val="Tabellenraster"/>
        <w:tblW w:w="8957" w:type="dxa"/>
        <w:tblLook w:val="04A0" w:firstRow="1" w:lastRow="0" w:firstColumn="1" w:lastColumn="0" w:noHBand="0" w:noVBand="1"/>
      </w:tblPr>
      <w:tblGrid>
        <w:gridCol w:w="1815"/>
        <w:gridCol w:w="1814"/>
        <w:gridCol w:w="1757"/>
        <w:gridCol w:w="1757"/>
        <w:gridCol w:w="1814"/>
      </w:tblGrid>
      <w:tr w:rsidR="00DE7146" w:rsidRPr="00DE7146" w14:paraId="744B2FBE" w14:textId="77777777" w:rsidTr="00C330E2">
        <w:trPr>
          <w:trHeight w:val="649"/>
        </w:trPr>
        <w:tc>
          <w:tcPr>
            <w:tcW w:w="1815" w:type="dxa"/>
            <w:shd w:val="clear" w:color="auto" w:fill="B8CCE4" w:themeFill="accent1" w:themeFillTint="66"/>
            <w:vAlign w:val="center"/>
          </w:tcPr>
          <w:p w14:paraId="6D42DA21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38B71BE0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gestern</w:t>
            </w: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63B52BD3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am Samstag</w:t>
            </w: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385F3A7C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am Sonntag</w:t>
            </w: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3853720D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in den Ferien</w:t>
            </w:r>
          </w:p>
        </w:tc>
      </w:tr>
      <w:tr w:rsidR="00DE7146" w14:paraId="00A5036D" w14:textId="77777777" w:rsidTr="00C330E2">
        <w:tc>
          <w:tcPr>
            <w:tcW w:w="1815" w:type="dxa"/>
            <w:vAlign w:val="center"/>
          </w:tcPr>
          <w:p w14:paraId="03736FC2" w14:textId="77777777" w:rsidR="00DE7146" w:rsidRDefault="00DE7146" w:rsidP="00C330E2">
            <w:pPr>
              <w:jc w:val="center"/>
              <w:rPr>
                <w:lang w:val="de-CH"/>
              </w:rPr>
            </w:pPr>
            <w:r w:rsidRPr="006E74ED">
              <w:rPr>
                <w:noProof/>
                <w:lang w:val="de-CH"/>
              </w:rPr>
              <w:drawing>
                <wp:inline distT="0" distB="0" distL="0" distR="0" wp14:anchorId="674025E6" wp14:editId="22FAE397">
                  <wp:extent cx="733331" cy="733331"/>
                  <wp:effectExtent l="0" t="0" r="3810" b="3810"/>
                  <wp:docPr id="29" name="Grafik 29" descr="Ein Bild, das Spielzeug, Vektorgrafiken, Puppe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Grafik 29" descr="Ein Bild, das Spielzeug, Vektorgrafiken, Puppe enthält.&#10;&#10;Automatisch generierte Beschreibun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3703" cy="743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930FF5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Frau Schulz</w:t>
            </w:r>
          </w:p>
        </w:tc>
        <w:tc>
          <w:tcPr>
            <w:tcW w:w="1814" w:type="dxa"/>
            <w:vAlign w:val="center"/>
          </w:tcPr>
          <w:p w14:paraId="6AD829D4" w14:textId="344D6E3F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01C9A5BA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im Theater</w:t>
            </w:r>
          </w:p>
        </w:tc>
        <w:tc>
          <w:tcPr>
            <w:tcW w:w="1757" w:type="dxa"/>
            <w:vAlign w:val="center"/>
          </w:tcPr>
          <w:p w14:paraId="2FE77FDA" w14:textId="198B2395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814" w:type="dxa"/>
            <w:vAlign w:val="center"/>
          </w:tcPr>
          <w:p w14:paraId="5F209946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bei der Polizei</w:t>
            </w:r>
          </w:p>
        </w:tc>
      </w:tr>
      <w:tr w:rsidR="00DE7146" w14:paraId="0BED4AD7" w14:textId="77777777" w:rsidTr="00C330E2">
        <w:trPr>
          <w:trHeight w:val="1134"/>
        </w:trPr>
        <w:tc>
          <w:tcPr>
            <w:tcW w:w="1815" w:type="dxa"/>
            <w:vAlign w:val="center"/>
          </w:tcPr>
          <w:p w14:paraId="55811CC7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noProof/>
                <w:lang w:val="de-CH"/>
              </w:rPr>
              <w:drawing>
                <wp:inline distT="0" distB="0" distL="0" distR="0" wp14:anchorId="0DF9D513" wp14:editId="446FFCBD">
                  <wp:extent cx="749407" cy="749407"/>
                  <wp:effectExtent l="0" t="0" r="0" b="0"/>
                  <wp:docPr id="30" name="Grafik 30" descr="Ein Bild, das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Grafik 4" descr="Ein Bild, das ClipArt enthält.&#10;&#10;Automatisch generierte Beschreibun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578" cy="7585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539D044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Herr Kruse</w:t>
            </w:r>
          </w:p>
        </w:tc>
        <w:tc>
          <w:tcPr>
            <w:tcW w:w="1814" w:type="dxa"/>
            <w:vAlign w:val="center"/>
          </w:tcPr>
          <w:p w14:paraId="25F79B12" w14:textId="77777777" w:rsidR="00DE7146" w:rsidRDefault="00DE7146" w:rsidP="00C330E2">
            <w:pPr>
              <w:rPr>
                <w:lang w:val="de-CH"/>
              </w:rPr>
            </w:pPr>
            <w:r>
              <w:rPr>
                <w:lang w:val="de-CH"/>
              </w:rPr>
              <w:t>im Schwimmbad</w:t>
            </w:r>
          </w:p>
        </w:tc>
        <w:tc>
          <w:tcPr>
            <w:tcW w:w="1757" w:type="dxa"/>
            <w:vAlign w:val="center"/>
          </w:tcPr>
          <w:p w14:paraId="2704B744" w14:textId="09E0C38E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7AF7683E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in der Stadt</w:t>
            </w:r>
          </w:p>
        </w:tc>
        <w:tc>
          <w:tcPr>
            <w:tcW w:w="1814" w:type="dxa"/>
            <w:vAlign w:val="center"/>
          </w:tcPr>
          <w:p w14:paraId="006709BD" w14:textId="53E7BA02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</w:p>
        </w:tc>
      </w:tr>
      <w:tr w:rsidR="00DE7146" w14:paraId="3184ED10" w14:textId="77777777" w:rsidTr="00C330E2">
        <w:tc>
          <w:tcPr>
            <w:tcW w:w="1815" w:type="dxa"/>
            <w:vAlign w:val="center"/>
          </w:tcPr>
          <w:p w14:paraId="295CCFE8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noProof/>
                <w:lang w:val="de-CH"/>
              </w:rPr>
              <w:drawing>
                <wp:inline distT="0" distB="0" distL="0" distR="0" wp14:anchorId="173FB967" wp14:editId="02B856A0">
                  <wp:extent cx="720000" cy="720000"/>
                  <wp:effectExtent l="0" t="0" r="4445" b="4445"/>
                  <wp:docPr id="31" name="Grafik 31" descr="Ein Bild, das Text, ClipAr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Grafik 7" descr="Ein Bild, das Text, ClipArt enthält.&#10;&#10;Automatisch generierte Beschreibun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8A0C92B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Iris</w:t>
            </w:r>
          </w:p>
        </w:tc>
        <w:tc>
          <w:tcPr>
            <w:tcW w:w="1814" w:type="dxa"/>
            <w:vAlign w:val="center"/>
          </w:tcPr>
          <w:p w14:paraId="7B5255AA" w14:textId="53066BB0" w:rsidR="00DE7146" w:rsidRDefault="00603609" w:rsidP="00C330E2">
            <w:pPr>
              <w:rPr>
                <w:lang w:val="de-CH"/>
              </w:rPr>
            </w:pPr>
            <w:r>
              <w:rPr>
                <w:lang w:val="de-CH"/>
              </w:rPr>
              <w:t xml:space="preserve"> </w:t>
            </w:r>
          </w:p>
        </w:tc>
        <w:tc>
          <w:tcPr>
            <w:tcW w:w="1757" w:type="dxa"/>
            <w:vAlign w:val="center"/>
          </w:tcPr>
          <w:p w14:paraId="20AD5797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auf dem Sportplatz</w:t>
            </w:r>
          </w:p>
        </w:tc>
        <w:tc>
          <w:tcPr>
            <w:tcW w:w="1757" w:type="dxa"/>
            <w:vAlign w:val="center"/>
          </w:tcPr>
          <w:p w14:paraId="35060702" w14:textId="0BD56862" w:rsidR="00DE7146" w:rsidRPr="00DE7146" w:rsidRDefault="00603609" w:rsidP="00C330E2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 xml:space="preserve"> </w:t>
            </w:r>
            <w:r w:rsidR="00DE7146" w:rsidRPr="00DE7146">
              <w:rPr>
                <w:color w:val="000000" w:themeColor="text1"/>
                <w:lang w:val="de-CH"/>
              </w:rPr>
              <w:t xml:space="preserve"> </w:t>
            </w:r>
          </w:p>
        </w:tc>
        <w:tc>
          <w:tcPr>
            <w:tcW w:w="1814" w:type="dxa"/>
            <w:vAlign w:val="center"/>
          </w:tcPr>
          <w:p w14:paraId="4347B8AF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bei ihren Grosseltern</w:t>
            </w:r>
          </w:p>
        </w:tc>
      </w:tr>
      <w:tr w:rsidR="00DE7146" w14:paraId="7F1C794C" w14:textId="77777777" w:rsidTr="00C330E2">
        <w:tc>
          <w:tcPr>
            <w:tcW w:w="1815" w:type="dxa"/>
            <w:vAlign w:val="center"/>
          </w:tcPr>
          <w:p w14:paraId="53875055" w14:textId="77777777" w:rsidR="00DE7146" w:rsidRDefault="00DE7146" w:rsidP="00C330E2">
            <w:pPr>
              <w:jc w:val="center"/>
              <w:rPr>
                <w:lang w:val="de-CH"/>
              </w:rPr>
            </w:pPr>
            <w:r w:rsidRPr="008D2EBD">
              <w:rPr>
                <w:noProof/>
                <w:lang w:val="de-CH"/>
              </w:rPr>
              <w:drawing>
                <wp:inline distT="0" distB="0" distL="0" distR="0" wp14:anchorId="74DFE00F" wp14:editId="4BA39889">
                  <wp:extent cx="720000" cy="720000"/>
                  <wp:effectExtent l="0" t="0" r="4445" b="4445"/>
                  <wp:docPr id="32" name="Grafik 32" descr="Ein Bild, das Spielzeug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Grafik 32" descr="Ein Bild, das Spielzeug enthält.&#10;&#10;Automatisch generierte Beschreibun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21BEB3" w14:textId="77777777" w:rsidR="00DE7146" w:rsidRDefault="00DE7146" w:rsidP="00C330E2">
            <w:pPr>
              <w:jc w:val="center"/>
              <w:rPr>
                <w:lang w:val="de-CH"/>
              </w:rPr>
            </w:pPr>
            <w:r>
              <w:rPr>
                <w:lang w:val="de-CH"/>
              </w:rPr>
              <w:t>Dieter</w:t>
            </w:r>
          </w:p>
        </w:tc>
        <w:tc>
          <w:tcPr>
            <w:tcW w:w="1814" w:type="dxa"/>
            <w:vAlign w:val="center"/>
          </w:tcPr>
          <w:p w14:paraId="6E9D8921" w14:textId="77777777" w:rsidR="00DE7146" w:rsidRDefault="00DE7146" w:rsidP="00C330E2">
            <w:pPr>
              <w:rPr>
                <w:lang w:val="de-CH"/>
              </w:rPr>
            </w:pPr>
            <w:r>
              <w:rPr>
                <w:lang w:val="de-CH"/>
              </w:rPr>
              <w:t>in der Schule</w:t>
            </w:r>
          </w:p>
        </w:tc>
        <w:tc>
          <w:tcPr>
            <w:tcW w:w="1757" w:type="dxa"/>
            <w:vAlign w:val="center"/>
          </w:tcPr>
          <w:p w14:paraId="2CA2A85B" w14:textId="76C61C05" w:rsidR="00DE7146" w:rsidRPr="00DE7146" w:rsidRDefault="00603609" w:rsidP="00C330E2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 xml:space="preserve"> </w:t>
            </w:r>
          </w:p>
        </w:tc>
        <w:tc>
          <w:tcPr>
            <w:tcW w:w="1757" w:type="dxa"/>
            <w:vAlign w:val="center"/>
          </w:tcPr>
          <w:p w14:paraId="77217E27" w14:textId="77777777" w:rsidR="00DE7146" w:rsidRPr="00DE7146" w:rsidRDefault="00DE7146" w:rsidP="00C330E2">
            <w:pPr>
              <w:rPr>
                <w:color w:val="000000" w:themeColor="text1"/>
                <w:lang w:val="de-CH"/>
              </w:rPr>
            </w:pPr>
            <w:r w:rsidRPr="00DE7146">
              <w:rPr>
                <w:color w:val="000000" w:themeColor="text1"/>
                <w:lang w:val="de-CH"/>
              </w:rPr>
              <w:t>zu Hause</w:t>
            </w:r>
          </w:p>
        </w:tc>
        <w:tc>
          <w:tcPr>
            <w:tcW w:w="1814" w:type="dxa"/>
            <w:vAlign w:val="center"/>
          </w:tcPr>
          <w:p w14:paraId="5AF188DD" w14:textId="5E93F24A" w:rsidR="00DE7146" w:rsidRPr="00DE7146" w:rsidRDefault="00603609" w:rsidP="00C330E2">
            <w:pPr>
              <w:rPr>
                <w:color w:val="000000" w:themeColor="text1"/>
                <w:lang w:val="de-CH"/>
              </w:rPr>
            </w:pPr>
            <w:r>
              <w:rPr>
                <w:color w:val="000000" w:themeColor="text1"/>
                <w:lang w:val="de-CH"/>
              </w:rPr>
              <w:t xml:space="preserve"> </w:t>
            </w:r>
          </w:p>
        </w:tc>
      </w:tr>
      <w:tr w:rsidR="00DE7146" w14:paraId="6B414A83" w14:textId="77777777" w:rsidTr="00C330E2">
        <w:trPr>
          <w:trHeight w:val="1417"/>
        </w:trPr>
        <w:tc>
          <w:tcPr>
            <w:tcW w:w="1815" w:type="dxa"/>
            <w:shd w:val="clear" w:color="auto" w:fill="B8CCE4" w:themeFill="accent1" w:themeFillTint="66"/>
            <w:vAlign w:val="center"/>
          </w:tcPr>
          <w:p w14:paraId="026651D9" w14:textId="77777777" w:rsidR="00DE7146" w:rsidRPr="00DE7146" w:rsidRDefault="00DE7146" w:rsidP="00C330E2">
            <w:pPr>
              <w:jc w:val="center"/>
              <w:rPr>
                <w:b/>
                <w:bCs/>
                <w:lang w:val="de-CH"/>
              </w:rPr>
            </w:pPr>
            <w:r>
              <w:rPr>
                <w:b/>
                <w:bCs/>
                <w:lang w:val="de-CH"/>
              </w:rPr>
              <w:t xml:space="preserve">Und </w:t>
            </w:r>
            <w:r w:rsidRPr="00DE7146">
              <w:rPr>
                <w:b/>
                <w:bCs/>
                <w:lang w:val="de-CH"/>
              </w:rPr>
              <w:t>du</w:t>
            </w:r>
            <w:r>
              <w:rPr>
                <w:b/>
                <w:bCs/>
                <w:lang w:val="de-CH"/>
              </w:rPr>
              <w:t>?</w:t>
            </w: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2A5EA16A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0B63201A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shd w:val="clear" w:color="auto" w:fill="B8CCE4" w:themeFill="accent1" w:themeFillTint="66"/>
            <w:vAlign w:val="center"/>
          </w:tcPr>
          <w:p w14:paraId="74D33F96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814" w:type="dxa"/>
            <w:shd w:val="clear" w:color="auto" w:fill="B8CCE4" w:themeFill="accent1" w:themeFillTint="66"/>
            <w:vAlign w:val="center"/>
          </w:tcPr>
          <w:p w14:paraId="673B5BE5" w14:textId="77777777" w:rsidR="00DE7146" w:rsidRDefault="00DE7146" w:rsidP="00C330E2">
            <w:pPr>
              <w:rPr>
                <w:lang w:val="de-CH"/>
              </w:rPr>
            </w:pPr>
          </w:p>
        </w:tc>
      </w:tr>
      <w:tr w:rsidR="00DE7146" w14:paraId="5A26B766" w14:textId="77777777" w:rsidTr="00C330E2">
        <w:trPr>
          <w:trHeight w:val="1417"/>
        </w:trPr>
        <w:tc>
          <w:tcPr>
            <w:tcW w:w="1815" w:type="dxa"/>
            <w:vAlign w:val="center"/>
          </w:tcPr>
          <w:p w14:paraId="42D47A20" w14:textId="77777777" w:rsidR="00DE7146" w:rsidRPr="00DE7146" w:rsidRDefault="00DE7146" w:rsidP="00C330E2">
            <w:pPr>
              <w:jc w:val="center"/>
              <w:rPr>
                <w:lang w:val="de-CH"/>
              </w:rPr>
            </w:pPr>
            <w:r w:rsidRPr="00DE7146">
              <w:rPr>
                <w:lang w:val="de-CH"/>
              </w:rPr>
              <w:t>Dein Partner</w:t>
            </w:r>
          </w:p>
        </w:tc>
        <w:tc>
          <w:tcPr>
            <w:tcW w:w="1814" w:type="dxa"/>
            <w:vAlign w:val="center"/>
          </w:tcPr>
          <w:p w14:paraId="6C5E0540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6DFC4A1B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757" w:type="dxa"/>
            <w:vAlign w:val="center"/>
          </w:tcPr>
          <w:p w14:paraId="02B3D058" w14:textId="77777777" w:rsidR="00DE7146" w:rsidRDefault="00DE7146" w:rsidP="00C330E2">
            <w:pPr>
              <w:rPr>
                <w:lang w:val="de-CH"/>
              </w:rPr>
            </w:pPr>
          </w:p>
        </w:tc>
        <w:tc>
          <w:tcPr>
            <w:tcW w:w="1814" w:type="dxa"/>
            <w:vAlign w:val="center"/>
          </w:tcPr>
          <w:p w14:paraId="474C6E0D" w14:textId="77777777" w:rsidR="00DE7146" w:rsidRDefault="00DE7146" w:rsidP="00C330E2">
            <w:pPr>
              <w:rPr>
                <w:lang w:val="de-CH"/>
              </w:rPr>
            </w:pPr>
          </w:p>
        </w:tc>
      </w:tr>
    </w:tbl>
    <w:p w14:paraId="76AF29F2" w14:textId="12ECB6A3" w:rsidR="00BA2B1A" w:rsidRPr="00671F8A" w:rsidRDefault="00BA2B1A" w:rsidP="00A0189B">
      <w:pPr>
        <w:rPr>
          <w:sz w:val="12"/>
          <w:szCs w:val="12"/>
          <w:lang w:val="de-CH"/>
        </w:rPr>
      </w:pPr>
    </w:p>
    <w:sectPr w:rsidR="00BA2B1A" w:rsidRPr="00671F8A" w:rsidSect="00A91C92">
      <w:headerReference w:type="default" r:id="rId10"/>
      <w:footerReference w:type="default" r:id="rId11"/>
      <w:pgSz w:w="11900" w:h="16840"/>
      <w:pgMar w:top="1417" w:right="1417" w:bottom="1028" w:left="1417" w:header="708" w:footer="59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54C13" w14:textId="77777777" w:rsidR="00775D8E" w:rsidRDefault="00775D8E" w:rsidP="0028505F">
      <w:r>
        <w:separator/>
      </w:r>
    </w:p>
  </w:endnote>
  <w:endnote w:type="continuationSeparator" w:id="0">
    <w:p w14:paraId="1BEB53E9" w14:textId="77777777" w:rsidR="00775D8E" w:rsidRDefault="00775D8E" w:rsidP="0028505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PreludeFLF">
    <w:altName w:val="Calibri"/>
    <w:panose1 w:val="020B06040202020202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9A00B1" w14:textId="5BF2BE68" w:rsidR="0028505F" w:rsidRPr="00D84235" w:rsidRDefault="00D61E8F" w:rsidP="00671F8A">
    <w:pPr>
      <w:pStyle w:val="Fuzeile"/>
    </w:pPr>
    <w:r>
      <w:t>scuola media Bedigliora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691016A" w14:textId="77777777" w:rsidR="00775D8E" w:rsidRDefault="00775D8E" w:rsidP="0028505F">
      <w:r>
        <w:separator/>
      </w:r>
    </w:p>
  </w:footnote>
  <w:footnote w:type="continuationSeparator" w:id="0">
    <w:p w14:paraId="0D9336CD" w14:textId="77777777" w:rsidR="00775D8E" w:rsidRDefault="00775D8E" w:rsidP="0028505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45440FC" w14:textId="515FAFD0" w:rsidR="00D61E8F" w:rsidRPr="0028505F" w:rsidRDefault="00D61E8F" w:rsidP="0028505F">
    <w:pPr>
      <w:pStyle w:val="Kopfzeile"/>
      <w:rPr>
        <w:lang w:val="de-CH"/>
      </w:rPr>
    </w:pPr>
    <w:r w:rsidRPr="0028505F">
      <w:rPr>
        <w:lang w:val="de-CH"/>
      </w:rPr>
      <w:t>geni@l klick A1 Kapitel 1</w:t>
    </w:r>
    <w:r w:rsidR="00643130">
      <w:rPr>
        <w:lang w:val="de-CH"/>
      </w:rPr>
      <w:t>0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1"/>
  <w:attachedTemplate r:id="rId1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43130"/>
    <w:rsid w:val="000D519A"/>
    <w:rsid w:val="00101DBF"/>
    <w:rsid w:val="001416D8"/>
    <w:rsid w:val="001806B7"/>
    <w:rsid w:val="00214AB8"/>
    <w:rsid w:val="002721AD"/>
    <w:rsid w:val="0028505F"/>
    <w:rsid w:val="002B15DA"/>
    <w:rsid w:val="0031266A"/>
    <w:rsid w:val="00436B90"/>
    <w:rsid w:val="00465994"/>
    <w:rsid w:val="00565507"/>
    <w:rsid w:val="00603609"/>
    <w:rsid w:val="00643130"/>
    <w:rsid w:val="00670169"/>
    <w:rsid w:val="00671F8A"/>
    <w:rsid w:val="0069287E"/>
    <w:rsid w:val="006E74ED"/>
    <w:rsid w:val="006F51F1"/>
    <w:rsid w:val="00710CFA"/>
    <w:rsid w:val="00754429"/>
    <w:rsid w:val="00775D8E"/>
    <w:rsid w:val="00776CA3"/>
    <w:rsid w:val="00853F90"/>
    <w:rsid w:val="00885EFD"/>
    <w:rsid w:val="008D2EBD"/>
    <w:rsid w:val="008E2284"/>
    <w:rsid w:val="0091791E"/>
    <w:rsid w:val="00973529"/>
    <w:rsid w:val="00A0189B"/>
    <w:rsid w:val="00A31029"/>
    <w:rsid w:val="00A359FE"/>
    <w:rsid w:val="00A36E53"/>
    <w:rsid w:val="00A91C92"/>
    <w:rsid w:val="00AB1DCB"/>
    <w:rsid w:val="00AC62AD"/>
    <w:rsid w:val="00AD5CF3"/>
    <w:rsid w:val="00AF402B"/>
    <w:rsid w:val="00B46F3A"/>
    <w:rsid w:val="00B508AE"/>
    <w:rsid w:val="00B85512"/>
    <w:rsid w:val="00BA2B1A"/>
    <w:rsid w:val="00CD6DCB"/>
    <w:rsid w:val="00CE2250"/>
    <w:rsid w:val="00D61E8F"/>
    <w:rsid w:val="00D84235"/>
    <w:rsid w:val="00DE7146"/>
    <w:rsid w:val="00E24470"/>
    <w:rsid w:val="00E244DA"/>
    <w:rsid w:val="00E4007B"/>
    <w:rsid w:val="00E92270"/>
    <w:rsid w:val="00EE1957"/>
    <w:rsid w:val="00EF27C7"/>
    <w:rsid w:val="00F11F02"/>
    <w:rsid w:val="00F36D0A"/>
    <w:rsid w:val="00F46ACC"/>
    <w:rsid w:val="00F535EE"/>
    <w:rsid w:val="00FA77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  <w14:docId w14:val="715DF86C"/>
  <w14:defaultImageDpi w14:val="300"/>
  <w15:docId w15:val="{00E79181-B961-1F42-BBFD-F93A2BAB2A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28505F"/>
    <w:pPr>
      <w:spacing w:line="276" w:lineRule="auto"/>
    </w:pPr>
    <w:rPr>
      <w:rFonts w:asciiTheme="majorHAnsi" w:hAnsiTheme="majorHAnsi"/>
      <w:sz w:val="28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A77C2"/>
    <w:pPr>
      <w:keepNext/>
      <w:keepLines/>
      <w:spacing w:before="240"/>
      <w:outlineLvl w:val="0"/>
    </w:pPr>
    <w:rPr>
      <w:rFonts w:eastAsiaTheme="majorEastAsia" w:cstheme="majorBidi"/>
      <w:b/>
      <w:bCs/>
      <w:color w:val="345A8A" w:themeColor="accent1" w:themeShade="B5"/>
      <w:sz w:val="32"/>
      <w:szCs w:val="32"/>
      <w:lang w:val="de-CH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Handschrift">
    <w:name w:val="Handschrift"/>
    <w:basedOn w:val="Standard"/>
    <w:qFormat/>
    <w:rsid w:val="00E24470"/>
    <w:pPr>
      <w:spacing w:line="312" w:lineRule="auto"/>
    </w:pPr>
    <w:rPr>
      <w:rFonts w:ascii="PreludeFLF" w:hAnsi="PreludeFLF"/>
      <w:sz w:val="52"/>
      <w:szCs w:val="52"/>
    </w:rPr>
  </w:style>
  <w:style w:type="paragraph" w:customStyle="1" w:styleId="TitelArbeitsblatt">
    <w:name w:val="Titel Arbeitsblatt"/>
    <w:basedOn w:val="Titel"/>
    <w:next w:val="Handschrift"/>
    <w:qFormat/>
    <w:rsid w:val="0028505F"/>
    <w:rPr>
      <w:b/>
      <w:sz w:val="40"/>
    </w:rPr>
  </w:style>
  <w:style w:type="paragraph" w:styleId="Titel">
    <w:name w:val="Title"/>
    <w:basedOn w:val="Standard"/>
    <w:next w:val="Standard"/>
    <w:link w:val="TitelZchn"/>
    <w:uiPriority w:val="10"/>
    <w:qFormat/>
    <w:rsid w:val="00E24470"/>
    <w:pPr>
      <w:pBdr>
        <w:bottom w:val="single" w:sz="8" w:space="4" w:color="4F81BD" w:themeColor="accent1"/>
      </w:pBdr>
      <w:spacing w:after="300"/>
      <w:contextualSpacing/>
    </w:pPr>
    <w:rPr>
      <w:rFonts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E24470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Kopfzeile">
    <w:name w:val="header"/>
    <w:basedOn w:val="Standard"/>
    <w:link w:val="Kopf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KopfzeileZchn">
    <w:name w:val="Kopfzeile Zchn"/>
    <w:basedOn w:val="Absatz-Standardschriftart"/>
    <w:link w:val="Kopfzeile"/>
    <w:uiPriority w:val="99"/>
    <w:rsid w:val="0028505F"/>
    <w:rPr>
      <w:rFonts w:asciiTheme="majorHAnsi" w:hAnsiTheme="majorHAnsi"/>
      <w:sz w:val="22"/>
    </w:rPr>
  </w:style>
  <w:style w:type="paragraph" w:styleId="Fuzeile">
    <w:name w:val="footer"/>
    <w:basedOn w:val="Standard"/>
    <w:link w:val="FuzeileZchn"/>
    <w:uiPriority w:val="99"/>
    <w:unhideWhenUsed/>
    <w:rsid w:val="0028505F"/>
    <w:pPr>
      <w:tabs>
        <w:tab w:val="center" w:pos="4536"/>
        <w:tab w:val="right" w:pos="9072"/>
      </w:tabs>
      <w:jc w:val="center"/>
    </w:pPr>
    <w:rPr>
      <w:sz w:val="22"/>
    </w:rPr>
  </w:style>
  <w:style w:type="character" w:customStyle="1" w:styleId="FuzeileZchn">
    <w:name w:val="Fußzeile Zchn"/>
    <w:basedOn w:val="Absatz-Standardschriftart"/>
    <w:link w:val="Fuzeile"/>
    <w:uiPriority w:val="99"/>
    <w:rsid w:val="0028505F"/>
    <w:rPr>
      <w:rFonts w:asciiTheme="majorHAnsi" w:hAnsiTheme="majorHAnsi"/>
      <w:sz w:val="22"/>
    </w:rPr>
  </w:style>
  <w:style w:type="paragraph" w:styleId="Listenabsatz">
    <w:name w:val="List Paragraph"/>
    <w:basedOn w:val="Standard"/>
    <w:uiPriority w:val="34"/>
    <w:qFormat/>
    <w:rsid w:val="002B15DA"/>
    <w:pPr>
      <w:ind w:left="720"/>
      <w:contextualSpacing/>
    </w:pPr>
  </w:style>
  <w:style w:type="paragraph" w:customStyle="1" w:styleId="Schlerschreiben">
    <w:name w:val="Schüler schreiben"/>
    <w:basedOn w:val="Standard"/>
    <w:qFormat/>
    <w:rsid w:val="0028505F"/>
    <w:pPr>
      <w:spacing w:line="312" w:lineRule="auto"/>
    </w:pPr>
    <w:rPr>
      <w:i/>
      <w:sz w:val="32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A77C2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de-CH"/>
    </w:rPr>
  </w:style>
  <w:style w:type="table" w:styleId="Tabellenraster">
    <w:name w:val="Table Grid"/>
    <w:basedOn w:val="NormaleTabelle"/>
    <w:uiPriority w:val="59"/>
    <w:rsid w:val="0064313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Kommentarzeichen">
    <w:name w:val="annotation reference"/>
    <w:basedOn w:val="Absatz-Standardschriftart"/>
    <w:uiPriority w:val="99"/>
    <w:semiHidden/>
    <w:unhideWhenUsed/>
    <w:rsid w:val="00214AB8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214AB8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214AB8"/>
    <w:rPr>
      <w:rFonts w:asciiTheme="majorHAnsi" w:hAnsiTheme="majorHAnsi"/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214AB8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214AB8"/>
    <w:rPr>
      <w:rFonts w:asciiTheme="majorHAnsi" w:hAnsiTheme="majorHAnsi"/>
      <w:b/>
      <w:bCs/>
      <w:sz w:val="20"/>
      <w:szCs w:val="20"/>
    </w:rPr>
  </w:style>
  <w:style w:type="paragraph" w:styleId="berarbeitung">
    <w:name w:val="Revision"/>
    <w:hidden/>
    <w:uiPriority w:val="99"/>
    <w:semiHidden/>
    <w:rsid w:val="00F535EE"/>
    <w:rPr>
      <w:rFonts w:asciiTheme="majorHAnsi" w:hAnsiTheme="majorHAnsi"/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oter" Target="footer1.xml"/><Relationship Id="rId5" Type="http://schemas.openxmlformats.org/officeDocument/2006/relationships/endnotes" Target="endnotes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martinainderst/Dropbox/pf_mi/Vorlagen/Vorlage%20genial%20klick.dotx" TargetMode="External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Vorlage genial klick.dotx</Template>
  <TotalTime>0</TotalTime>
  <Pages>3</Pages>
  <Words>211</Words>
  <Characters>1002</Characters>
  <Application>Microsoft Office Word</Application>
  <DocSecurity>0</DocSecurity>
  <Lines>159</Lines>
  <Paragraphs>71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1155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martina inderst</dc:creator>
  <cp:keywords/>
  <dc:description/>
  <cp:lastModifiedBy>Inderst Martina (DOCENTE)</cp:lastModifiedBy>
  <cp:revision>5</cp:revision>
  <cp:lastPrinted>2023-05-07T20:16:00Z</cp:lastPrinted>
  <dcterms:created xsi:type="dcterms:W3CDTF">2023-05-07T20:05:00Z</dcterms:created>
  <dcterms:modified xsi:type="dcterms:W3CDTF">2024-03-12T10:28:00Z</dcterms:modified>
  <cp:category/>
</cp:coreProperties>
</file>